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7C511" w14:textId="77777777" w:rsidR="00641857" w:rsidRDefault="00641857" w:rsidP="006418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COULL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580FF1FE" w14:textId="77777777" w:rsidR="00641857" w:rsidRDefault="00641857" w:rsidP="006418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Bowyer.</w:t>
      </w:r>
    </w:p>
    <w:p w14:paraId="76C38EC9" w14:textId="77777777" w:rsidR="00641857" w:rsidRDefault="00641857" w:rsidP="00641857">
      <w:pPr>
        <w:pStyle w:val="NoSpacing"/>
        <w:rPr>
          <w:rFonts w:cs="Times New Roman"/>
          <w:szCs w:val="24"/>
        </w:rPr>
      </w:pPr>
    </w:p>
    <w:p w14:paraId="4749BC57" w14:textId="77777777" w:rsidR="00641857" w:rsidRDefault="00641857" w:rsidP="00641857">
      <w:pPr>
        <w:pStyle w:val="NoSpacing"/>
        <w:rPr>
          <w:rFonts w:cs="Times New Roman"/>
          <w:szCs w:val="24"/>
        </w:rPr>
      </w:pPr>
    </w:p>
    <w:p w14:paraId="72CB313D" w14:textId="77777777" w:rsidR="00641857" w:rsidRDefault="00641857" w:rsidP="006418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Jan.1444</w:t>
      </w:r>
      <w:r>
        <w:rPr>
          <w:rFonts w:cs="Times New Roman"/>
          <w:szCs w:val="24"/>
        </w:rPr>
        <w:tab/>
        <w:t>He made a plea of a debt of £80 against John Martin of Swallowfield,</w:t>
      </w:r>
    </w:p>
    <w:p w14:paraId="782CF6FB" w14:textId="77777777" w:rsidR="00641857" w:rsidRDefault="00641857" w:rsidP="006418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Berkshire, Valet of the King(q.v.).</w:t>
      </w:r>
    </w:p>
    <w:p w14:paraId="700BE4E8" w14:textId="77777777" w:rsidR="00641857" w:rsidRDefault="00641857" w:rsidP="006418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gramStart"/>
      <w:r>
        <w:rPr>
          <w:rFonts w:cs="Times New Roman"/>
          <w:szCs w:val="24"/>
        </w:rPr>
        <w:t>( T.N.A.</w:t>
      </w:r>
      <w:proofErr w:type="gramEnd"/>
      <w:r>
        <w:rPr>
          <w:rFonts w:cs="Times New Roman"/>
          <w:szCs w:val="24"/>
        </w:rPr>
        <w:t xml:space="preserve"> ref. C 241/229/18)</w:t>
      </w:r>
    </w:p>
    <w:p w14:paraId="13597D83" w14:textId="77777777" w:rsidR="00641857" w:rsidRDefault="00641857" w:rsidP="00641857">
      <w:pPr>
        <w:pStyle w:val="NoSpacing"/>
        <w:rPr>
          <w:rFonts w:cs="Times New Roman"/>
          <w:szCs w:val="24"/>
        </w:rPr>
      </w:pPr>
    </w:p>
    <w:p w14:paraId="6B30CD59" w14:textId="77777777" w:rsidR="00641857" w:rsidRDefault="00641857" w:rsidP="00641857">
      <w:pPr>
        <w:pStyle w:val="NoSpacing"/>
        <w:rPr>
          <w:rFonts w:cs="Times New Roman"/>
          <w:szCs w:val="24"/>
        </w:rPr>
      </w:pPr>
    </w:p>
    <w:p w14:paraId="4A42C977" w14:textId="77777777" w:rsidR="00641857" w:rsidRDefault="00641857" w:rsidP="006418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November 2024</w:t>
      </w:r>
    </w:p>
    <w:p w14:paraId="6A11848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85AFF" w14:textId="77777777" w:rsidR="00641857" w:rsidRDefault="00641857" w:rsidP="009139A6">
      <w:r>
        <w:separator/>
      </w:r>
    </w:p>
  </w:endnote>
  <w:endnote w:type="continuationSeparator" w:id="0">
    <w:p w14:paraId="2568E6E0" w14:textId="77777777" w:rsidR="00641857" w:rsidRDefault="006418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628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41C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21F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E99C5" w14:textId="77777777" w:rsidR="00641857" w:rsidRDefault="00641857" w:rsidP="009139A6">
      <w:r>
        <w:separator/>
      </w:r>
    </w:p>
  </w:footnote>
  <w:footnote w:type="continuationSeparator" w:id="0">
    <w:p w14:paraId="2726F9CF" w14:textId="77777777" w:rsidR="00641857" w:rsidRDefault="006418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B9A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66F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87C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57"/>
    <w:rsid w:val="000666E0"/>
    <w:rsid w:val="002510B7"/>
    <w:rsid w:val="00270799"/>
    <w:rsid w:val="003C61A1"/>
    <w:rsid w:val="005C130B"/>
    <w:rsid w:val="0064185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41F10"/>
  <w15:chartTrackingRefBased/>
  <w15:docId w15:val="{A7640A1B-CF2A-4B77-A696-1C7EC6AD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2024-11-06T14:22:00Z</dcterms:created>
  <dcterms:modified xsi:type="dcterms:W3CDTF">2024-11-06T14:22:00Z</dcterms:modified>
</cp:coreProperties>
</file>